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7F" w:rsidRPr="00454D0B" w:rsidRDefault="0059757F" w:rsidP="0059757F">
      <w:r w:rsidRPr="00454D0B">
        <w:rPr>
          <w:u w:val="single"/>
        </w:rPr>
        <w:t>William WHITE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fl.1492)</w:t>
      </w:r>
    </w:p>
    <w:p w:rsidR="0059757F" w:rsidRPr="00454D0B" w:rsidRDefault="0059757F" w:rsidP="0059757F">
      <w:r w:rsidRPr="00454D0B">
        <w:t>of London. Founder.</w:t>
      </w:r>
    </w:p>
    <w:p w:rsidR="0059757F" w:rsidRPr="00454D0B" w:rsidRDefault="0059757F" w:rsidP="0059757F"/>
    <w:p w:rsidR="0059757F" w:rsidRPr="00454D0B" w:rsidRDefault="0059757F" w:rsidP="0059757F"/>
    <w:p w:rsidR="0059757F" w:rsidRPr="00454D0B" w:rsidRDefault="0059757F" w:rsidP="0059757F">
      <w:r w:rsidRPr="00454D0B">
        <w:t>29 Mar.1492</w:t>
      </w:r>
      <w:r w:rsidRPr="00454D0B">
        <w:tab/>
        <w:t>He, William More(q.v.), William Hoppy(q.v.) and Thomas Rowland(q.v.)</w:t>
      </w:r>
    </w:p>
    <w:p w:rsidR="0059757F" w:rsidRPr="00454D0B" w:rsidRDefault="0059757F" w:rsidP="0059757F">
      <w:r w:rsidRPr="00454D0B">
        <w:tab/>
      </w:r>
      <w:r w:rsidRPr="00454D0B">
        <w:tab/>
        <w:t>entered into a bond for the payment into the Chamber by William More</w:t>
      </w:r>
    </w:p>
    <w:p w:rsidR="0059757F" w:rsidRPr="00454D0B" w:rsidRDefault="0059757F" w:rsidP="0059757F">
      <w:r w:rsidRPr="00454D0B">
        <w:tab/>
      </w:r>
      <w:r w:rsidRPr="00454D0B">
        <w:tab/>
        <w:t xml:space="preserve">of £30 to the use of the children of the late John </w:t>
      </w:r>
      <w:proofErr w:type="spellStart"/>
      <w:r w:rsidRPr="00454D0B">
        <w:t>Hervy</w:t>
      </w:r>
      <w:proofErr w:type="spellEnd"/>
      <w:r w:rsidRPr="00454D0B">
        <w:t>, butcher(q.v.).</w:t>
      </w:r>
    </w:p>
    <w:p w:rsidR="0059757F" w:rsidRPr="00454D0B" w:rsidRDefault="0059757F" w:rsidP="0059757F">
      <w:r w:rsidRPr="00454D0B">
        <w:tab/>
      </w:r>
      <w:r w:rsidRPr="00454D0B">
        <w:tab/>
        <w:t>(“Calendar of the Letter-Books of the City of London: L” folio 292b)</w:t>
      </w:r>
    </w:p>
    <w:p w:rsidR="0059757F" w:rsidRPr="00454D0B" w:rsidRDefault="0059757F" w:rsidP="0059757F"/>
    <w:p w:rsidR="0059757F" w:rsidRPr="00454D0B" w:rsidRDefault="0059757F" w:rsidP="0059757F"/>
    <w:p w:rsidR="006B2F86" w:rsidRPr="0059757F" w:rsidRDefault="0059757F" w:rsidP="0059757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9757F">
        <w:rPr>
          <w:rFonts w:ascii="Times New Roman" w:hAnsi="Times New Roman" w:cs="Times New Roman"/>
          <w:sz w:val="24"/>
          <w:szCs w:val="24"/>
        </w:rPr>
        <w:t>30 January 2016</w:t>
      </w:r>
      <w:bookmarkEnd w:id="0"/>
    </w:p>
    <w:sectPr w:rsidR="006B2F86" w:rsidRPr="005975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57F" w:rsidRDefault="0059757F" w:rsidP="00E71FC3">
      <w:r>
        <w:separator/>
      </w:r>
    </w:p>
  </w:endnote>
  <w:endnote w:type="continuationSeparator" w:id="0">
    <w:p w:rsidR="0059757F" w:rsidRDefault="005975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57F" w:rsidRDefault="0059757F" w:rsidP="00E71FC3">
      <w:r>
        <w:separator/>
      </w:r>
    </w:p>
  </w:footnote>
  <w:footnote w:type="continuationSeparator" w:id="0">
    <w:p w:rsidR="0059757F" w:rsidRDefault="005975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7F"/>
    <w:rsid w:val="0059757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8E6FBB-C00F-41CD-88FA-C7CC245E5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9757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2016-04-23T20:29:00Z</dcterms:created>
  <dcterms:modified xsi:type="dcterms:W3CDTF">2016-04-23T20:32:00Z</dcterms:modified>
</cp:coreProperties>
</file>